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692" w:rsidP="00216692" w:rsidRDefault="00216692" w14:paraId="542A76CD" w14:textId="40EA3666">
      <w:pPr>
        <w:tabs>
          <w:tab w:val="left" w:pos="993"/>
          <w:tab w:val="left" w:pos="1134"/>
        </w:tabs>
        <w:rPr>
          <w:rFonts w:cs="Arial"/>
        </w:rPr>
      </w:pPr>
      <w:r w:rsidRPr="145AFDB4">
        <w:rPr>
          <w:rFonts w:cs="Arial"/>
        </w:rPr>
        <w:t xml:space="preserve">Številka: </w:t>
      </w:r>
      <w:r w:rsidRPr="145AFDB4" w:rsidR="60E37A75">
        <w:rPr>
          <w:rFonts w:cs="Arial"/>
        </w:rPr>
        <w:t>3</w:t>
      </w:r>
      <w:r w:rsidRPr="145AFDB4" w:rsidR="6615B32C">
        <w:rPr>
          <w:rFonts w:cs="Arial"/>
        </w:rPr>
        <w:t>.</w:t>
      </w:r>
      <w:r w:rsidRPr="145AFDB4" w:rsidR="60E37A75">
        <w:rPr>
          <w:rFonts w:cs="Arial"/>
        </w:rPr>
        <w:t>2024</w:t>
      </w:r>
    </w:p>
    <w:p w:rsidR="00216692" w:rsidP="00216692" w:rsidRDefault="00216692" w14:paraId="6E0CD0B1" w14:textId="7777777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:rsidR="00216692" w:rsidP="00216692" w:rsidRDefault="00216692" w14:paraId="628F3529" w14:textId="21155CD6">
      <w:pPr>
        <w:tabs>
          <w:tab w:val="left" w:pos="1083"/>
        </w:tabs>
        <w:rPr>
          <w:rFonts w:cs="Arial"/>
        </w:rPr>
      </w:pPr>
    </w:p>
    <w:p w:rsidRPr="00080520" w:rsidR="00561FDB" w:rsidP="00216692" w:rsidRDefault="00561FDB" w14:paraId="4B974346" w14:textId="77777777">
      <w:pPr>
        <w:tabs>
          <w:tab w:val="left" w:pos="1083"/>
        </w:tabs>
        <w:rPr>
          <w:rFonts w:cs="Arial"/>
        </w:rPr>
      </w:pPr>
    </w:p>
    <w:p w:rsidR="00216692" w:rsidP="00216692" w:rsidRDefault="00216692" w14:paraId="2AF7631A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216692" w:rsidP="00216692" w:rsidRDefault="00216692" w14:paraId="6FA1A3ED" w14:textId="77777777">
      <w:pPr>
        <w:tabs>
          <w:tab w:val="left" w:pos="1083"/>
        </w:tabs>
        <w:rPr>
          <w:rFonts w:cs="Arial"/>
        </w:rPr>
      </w:pPr>
    </w:p>
    <w:p w:rsidR="00216692" w:rsidP="00216692" w:rsidRDefault="00216692" w14:paraId="271A9FE1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:rsidRPr="00080520" w:rsidR="00216692" w:rsidP="00216692" w:rsidRDefault="00216692" w14:paraId="43743A0E" w14:textId="77777777">
      <w:pPr>
        <w:tabs>
          <w:tab w:val="left" w:pos="1083"/>
        </w:tabs>
        <w:rPr>
          <w:rFonts w:cs="Arial"/>
        </w:rPr>
      </w:pPr>
    </w:p>
    <w:p w:rsidRPr="00080520" w:rsidR="00216692" w:rsidP="00216692" w:rsidRDefault="00216692" w14:paraId="5CE3F138" w14:textId="52613A96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Pr="00080520" w:rsidR="00561FDB" w:rsidTr="00561FDB" w14:paraId="32DDECF2" w14:textId="77777777">
        <w:trPr>
          <w:trHeight w:val="504"/>
        </w:trPr>
        <w:tc>
          <w:tcPr>
            <w:tcW w:w="634" w:type="dxa"/>
            <w:vAlign w:val="center"/>
          </w:tcPr>
          <w:p w:rsidRPr="001A5069" w:rsidR="00561FDB" w:rsidP="001317D0" w:rsidRDefault="00561FDB" w14:paraId="2FA9CBC9" w14:textId="77777777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:rsidRPr="001A5069" w:rsidR="00561FDB" w:rsidP="001317D0" w:rsidRDefault="00561FDB" w14:paraId="1FFB9AB7" w14:textId="77777777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:rsidRPr="001A5069" w:rsidR="00561FDB" w:rsidP="001317D0" w:rsidRDefault="00561FDB" w14:paraId="126B16E8" w14:textId="77777777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:rsidRPr="001A5069" w:rsidR="00561FDB" w:rsidP="001317D0" w:rsidRDefault="00561FDB" w14:paraId="315A6D24" w14:textId="77777777">
            <w:pPr>
              <w:jc w:val="center"/>
              <w:rPr>
                <w:rFonts w:cs="Arial"/>
              </w:rPr>
            </w:pPr>
          </w:p>
          <w:p w:rsidRPr="001A5069" w:rsidR="00561FDB" w:rsidP="001317D0" w:rsidRDefault="00561FDB" w14:paraId="7519D405" w14:textId="77777777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:rsidRPr="001A5069" w:rsidR="00561FDB" w:rsidP="001317D0" w:rsidRDefault="00DC1616" w14:paraId="7AE7AAC4" w14:textId="72FA176D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561FDB">
              <w:rPr>
                <w:rFonts w:cs="Arial"/>
              </w:rPr>
              <w:t>rsta izvedene storitve</w:t>
            </w:r>
          </w:p>
        </w:tc>
        <w:tc>
          <w:tcPr>
            <w:tcW w:w="2318" w:type="dxa"/>
            <w:vAlign w:val="center"/>
          </w:tcPr>
          <w:p w:rsidRPr="001A5069" w:rsidR="00561FDB" w:rsidP="001317D0" w:rsidRDefault="00561FDB" w14:paraId="1F111705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Pr="00080520" w:rsidR="00561FDB" w:rsidTr="00561FDB" w14:paraId="67662077" w14:textId="77777777">
        <w:trPr>
          <w:trHeight w:val="333"/>
        </w:trPr>
        <w:tc>
          <w:tcPr>
            <w:tcW w:w="634" w:type="dxa"/>
          </w:tcPr>
          <w:p w:rsidRPr="00080520" w:rsidR="00561FDB" w:rsidP="001317D0" w:rsidRDefault="00561FDB" w14:paraId="06D7DBB4" w14:textId="77777777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:rsidRPr="00080520" w:rsidR="00561FDB" w:rsidP="001317D0" w:rsidRDefault="00561FDB" w14:paraId="22144F6D" w14:textId="77777777">
            <w:pPr>
              <w:rPr>
                <w:rFonts w:cs="Arial"/>
              </w:rPr>
            </w:pPr>
          </w:p>
        </w:tc>
        <w:tc>
          <w:tcPr>
            <w:tcW w:w="1902" w:type="dxa"/>
          </w:tcPr>
          <w:p w:rsidR="00561FDB" w:rsidP="001317D0" w:rsidRDefault="00561FDB" w14:paraId="0037C392" w14:textId="77777777">
            <w:pPr>
              <w:rPr>
                <w:rFonts w:cs="Arial"/>
              </w:rPr>
            </w:pPr>
          </w:p>
          <w:p w:rsidRPr="00080520" w:rsidR="00561FDB" w:rsidP="001317D0" w:rsidRDefault="00561FDB" w14:paraId="765669A3" w14:textId="77777777">
            <w:pPr>
              <w:rPr>
                <w:rFonts w:cs="Arial"/>
              </w:rPr>
            </w:pPr>
          </w:p>
        </w:tc>
        <w:tc>
          <w:tcPr>
            <w:tcW w:w="3330" w:type="dxa"/>
          </w:tcPr>
          <w:p w:rsidRPr="00080520" w:rsidR="00561FDB" w:rsidP="001317D0" w:rsidRDefault="00561FDB" w14:paraId="6C1F9BDB" w14:textId="77777777">
            <w:pPr>
              <w:rPr>
                <w:rFonts w:cs="Arial"/>
              </w:rPr>
            </w:pPr>
          </w:p>
        </w:tc>
        <w:tc>
          <w:tcPr>
            <w:tcW w:w="1584" w:type="dxa"/>
          </w:tcPr>
          <w:p w:rsidRPr="00080520" w:rsidR="00561FDB" w:rsidP="001317D0" w:rsidRDefault="00561FDB" w14:paraId="13AB22B6" w14:textId="77777777">
            <w:pPr>
              <w:rPr>
                <w:rFonts w:cs="Arial"/>
              </w:rPr>
            </w:pPr>
          </w:p>
        </w:tc>
        <w:tc>
          <w:tcPr>
            <w:tcW w:w="4742" w:type="dxa"/>
          </w:tcPr>
          <w:p w:rsidRPr="00080520" w:rsidR="00561FDB" w:rsidP="001317D0" w:rsidRDefault="00561FDB" w14:paraId="275F673A" w14:textId="77777777">
            <w:pPr>
              <w:rPr>
                <w:rFonts w:cs="Arial"/>
              </w:rPr>
            </w:pPr>
          </w:p>
        </w:tc>
        <w:tc>
          <w:tcPr>
            <w:tcW w:w="2318" w:type="dxa"/>
          </w:tcPr>
          <w:p w:rsidRPr="00080520" w:rsidR="00561FDB" w:rsidP="001317D0" w:rsidRDefault="00561FDB" w14:paraId="52DCC692" w14:textId="77777777">
            <w:pPr>
              <w:rPr>
                <w:rFonts w:cs="Arial"/>
              </w:rPr>
            </w:pPr>
          </w:p>
        </w:tc>
      </w:tr>
      <w:tr w:rsidRPr="00080520" w:rsidR="00561FDB" w:rsidTr="00561FDB" w14:paraId="148EE51B" w14:textId="77777777">
        <w:trPr>
          <w:trHeight w:val="333"/>
        </w:trPr>
        <w:tc>
          <w:tcPr>
            <w:tcW w:w="634" w:type="dxa"/>
          </w:tcPr>
          <w:p w:rsidRPr="00080520" w:rsidR="00561FDB" w:rsidP="001317D0" w:rsidRDefault="00561FDB" w14:paraId="53F87249" w14:textId="77777777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:rsidRPr="00080520" w:rsidR="00561FDB" w:rsidP="001317D0" w:rsidRDefault="00561FDB" w14:paraId="7D453A6D" w14:textId="77777777">
            <w:pPr>
              <w:rPr>
                <w:rFonts w:cs="Arial"/>
              </w:rPr>
            </w:pPr>
          </w:p>
        </w:tc>
        <w:tc>
          <w:tcPr>
            <w:tcW w:w="1902" w:type="dxa"/>
          </w:tcPr>
          <w:p w:rsidR="00561FDB" w:rsidP="001317D0" w:rsidRDefault="00561FDB" w14:paraId="63DF549E" w14:textId="77777777">
            <w:pPr>
              <w:rPr>
                <w:rFonts w:cs="Arial"/>
              </w:rPr>
            </w:pPr>
          </w:p>
          <w:p w:rsidRPr="00080520" w:rsidR="00561FDB" w:rsidP="001317D0" w:rsidRDefault="00561FDB" w14:paraId="09BE1655" w14:textId="77777777">
            <w:pPr>
              <w:rPr>
                <w:rFonts w:cs="Arial"/>
              </w:rPr>
            </w:pPr>
          </w:p>
        </w:tc>
        <w:tc>
          <w:tcPr>
            <w:tcW w:w="3330" w:type="dxa"/>
          </w:tcPr>
          <w:p w:rsidRPr="00080520" w:rsidR="00561FDB" w:rsidP="001317D0" w:rsidRDefault="00561FDB" w14:paraId="5C6B61B1" w14:textId="77777777">
            <w:pPr>
              <w:rPr>
                <w:rFonts w:cs="Arial"/>
              </w:rPr>
            </w:pPr>
          </w:p>
        </w:tc>
        <w:tc>
          <w:tcPr>
            <w:tcW w:w="1584" w:type="dxa"/>
          </w:tcPr>
          <w:p w:rsidRPr="00080520" w:rsidR="00561FDB" w:rsidP="001317D0" w:rsidRDefault="00561FDB" w14:paraId="1E8FA097" w14:textId="77777777">
            <w:pPr>
              <w:rPr>
                <w:rFonts w:cs="Arial"/>
              </w:rPr>
            </w:pPr>
          </w:p>
        </w:tc>
        <w:tc>
          <w:tcPr>
            <w:tcW w:w="4742" w:type="dxa"/>
          </w:tcPr>
          <w:p w:rsidRPr="00080520" w:rsidR="00561FDB" w:rsidP="001317D0" w:rsidRDefault="00561FDB" w14:paraId="071079CE" w14:textId="77777777">
            <w:pPr>
              <w:rPr>
                <w:rFonts w:cs="Arial"/>
              </w:rPr>
            </w:pPr>
          </w:p>
        </w:tc>
        <w:tc>
          <w:tcPr>
            <w:tcW w:w="2318" w:type="dxa"/>
          </w:tcPr>
          <w:p w:rsidRPr="00080520" w:rsidR="00561FDB" w:rsidP="001317D0" w:rsidRDefault="00561FDB" w14:paraId="6E21D6A1" w14:textId="77777777">
            <w:pPr>
              <w:rPr>
                <w:rFonts w:cs="Arial"/>
              </w:rPr>
            </w:pPr>
          </w:p>
        </w:tc>
      </w:tr>
      <w:tr w:rsidRPr="00080520" w:rsidR="00561FDB" w:rsidTr="00561FDB" w14:paraId="2BE5302C" w14:textId="77777777">
        <w:trPr>
          <w:trHeight w:val="333"/>
        </w:trPr>
        <w:tc>
          <w:tcPr>
            <w:tcW w:w="634" w:type="dxa"/>
          </w:tcPr>
          <w:p w:rsidRPr="00080520" w:rsidR="00561FDB" w:rsidP="001317D0" w:rsidRDefault="00561FDB" w14:paraId="48F807BD" w14:textId="77777777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:rsidRPr="00080520" w:rsidR="00561FDB" w:rsidP="001317D0" w:rsidRDefault="00561FDB" w14:paraId="6E4DA9B6" w14:textId="77777777">
            <w:pPr>
              <w:rPr>
                <w:rFonts w:cs="Arial"/>
              </w:rPr>
            </w:pPr>
          </w:p>
        </w:tc>
        <w:tc>
          <w:tcPr>
            <w:tcW w:w="1902" w:type="dxa"/>
          </w:tcPr>
          <w:p w:rsidRPr="00080520" w:rsidR="00561FDB" w:rsidP="001317D0" w:rsidRDefault="00561FDB" w14:paraId="347492F8" w14:textId="77777777">
            <w:pPr>
              <w:rPr>
                <w:rFonts w:cs="Arial"/>
              </w:rPr>
            </w:pPr>
          </w:p>
        </w:tc>
        <w:tc>
          <w:tcPr>
            <w:tcW w:w="3330" w:type="dxa"/>
          </w:tcPr>
          <w:p w:rsidRPr="00080520" w:rsidR="00561FDB" w:rsidP="001317D0" w:rsidRDefault="00561FDB" w14:paraId="773704A3" w14:textId="77777777">
            <w:pPr>
              <w:rPr>
                <w:rFonts w:cs="Arial"/>
              </w:rPr>
            </w:pPr>
          </w:p>
        </w:tc>
        <w:tc>
          <w:tcPr>
            <w:tcW w:w="1584" w:type="dxa"/>
          </w:tcPr>
          <w:p w:rsidRPr="00080520" w:rsidR="00561FDB" w:rsidP="001317D0" w:rsidRDefault="00561FDB" w14:paraId="14B9EB89" w14:textId="77777777">
            <w:pPr>
              <w:rPr>
                <w:rFonts w:cs="Arial"/>
              </w:rPr>
            </w:pPr>
          </w:p>
        </w:tc>
        <w:tc>
          <w:tcPr>
            <w:tcW w:w="4742" w:type="dxa"/>
          </w:tcPr>
          <w:p w:rsidRPr="00080520" w:rsidR="00561FDB" w:rsidP="001317D0" w:rsidRDefault="00561FDB" w14:paraId="3B8DA63C" w14:textId="77777777">
            <w:pPr>
              <w:rPr>
                <w:rFonts w:cs="Arial"/>
              </w:rPr>
            </w:pPr>
          </w:p>
        </w:tc>
        <w:tc>
          <w:tcPr>
            <w:tcW w:w="2318" w:type="dxa"/>
          </w:tcPr>
          <w:p w:rsidRPr="00080520" w:rsidR="00561FDB" w:rsidP="001317D0" w:rsidRDefault="00561FDB" w14:paraId="5EE659D8" w14:textId="77777777">
            <w:pPr>
              <w:rPr>
                <w:rFonts w:cs="Arial"/>
              </w:rPr>
            </w:pPr>
          </w:p>
        </w:tc>
      </w:tr>
      <w:tr w:rsidRPr="00080520" w:rsidR="00561FDB" w:rsidTr="00561FDB" w14:paraId="4EB6ABF7" w14:textId="77777777">
        <w:trPr>
          <w:trHeight w:val="333"/>
        </w:trPr>
        <w:tc>
          <w:tcPr>
            <w:tcW w:w="634" w:type="dxa"/>
          </w:tcPr>
          <w:p w:rsidRPr="00080520" w:rsidR="00561FDB" w:rsidP="001317D0" w:rsidRDefault="00561FDB" w14:paraId="1275D65D" w14:textId="77777777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:rsidRPr="00080520" w:rsidR="00561FDB" w:rsidP="001317D0" w:rsidRDefault="00561FDB" w14:paraId="4DAD611C" w14:textId="77777777">
            <w:pPr>
              <w:rPr>
                <w:rFonts w:cs="Arial"/>
              </w:rPr>
            </w:pPr>
          </w:p>
        </w:tc>
        <w:tc>
          <w:tcPr>
            <w:tcW w:w="1902" w:type="dxa"/>
          </w:tcPr>
          <w:p w:rsidRPr="00080520" w:rsidR="00561FDB" w:rsidP="001317D0" w:rsidRDefault="00561FDB" w14:paraId="0F735946" w14:textId="77777777">
            <w:pPr>
              <w:rPr>
                <w:rFonts w:cs="Arial"/>
              </w:rPr>
            </w:pPr>
          </w:p>
        </w:tc>
        <w:tc>
          <w:tcPr>
            <w:tcW w:w="3330" w:type="dxa"/>
          </w:tcPr>
          <w:p w:rsidRPr="00080520" w:rsidR="00561FDB" w:rsidP="001317D0" w:rsidRDefault="00561FDB" w14:paraId="57348DB2" w14:textId="77777777">
            <w:pPr>
              <w:rPr>
                <w:rFonts w:cs="Arial"/>
              </w:rPr>
            </w:pPr>
          </w:p>
        </w:tc>
        <w:tc>
          <w:tcPr>
            <w:tcW w:w="1584" w:type="dxa"/>
          </w:tcPr>
          <w:p w:rsidRPr="00080520" w:rsidR="00561FDB" w:rsidP="001317D0" w:rsidRDefault="00561FDB" w14:paraId="162CD982" w14:textId="77777777">
            <w:pPr>
              <w:rPr>
                <w:rFonts w:cs="Arial"/>
              </w:rPr>
            </w:pPr>
          </w:p>
        </w:tc>
        <w:tc>
          <w:tcPr>
            <w:tcW w:w="4742" w:type="dxa"/>
          </w:tcPr>
          <w:p w:rsidRPr="00080520" w:rsidR="00561FDB" w:rsidP="001317D0" w:rsidRDefault="00561FDB" w14:paraId="51A0FCA9" w14:textId="77777777">
            <w:pPr>
              <w:rPr>
                <w:rFonts w:cs="Arial"/>
              </w:rPr>
            </w:pPr>
          </w:p>
        </w:tc>
        <w:tc>
          <w:tcPr>
            <w:tcW w:w="2318" w:type="dxa"/>
          </w:tcPr>
          <w:p w:rsidRPr="00080520" w:rsidR="00561FDB" w:rsidP="001317D0" w:rsidRDefault="00561FDB" w14:paraId="166D777C" w14:textId="77777777">
            <w:pPr>
              <w:rPr>
                <w:rFonts w:cs="Arial"/>
              </w:rPr>
            </w:pPr>
          </w:p>
        </w:tc>
      </w:tr>
    </w:tbl>
    <w:p w:rsidRPr="00536D3B" w:rsidR="00216692" w:rsidP="00216692" w:rsidRDefault="00216692" w14:paraId="50F00171" w14:textId="77777777">
      <w:pPr>
        <w:jc w:val="both"/>
        <w:rPr>
          <w:rFonts w:cs="Arial"/>
          <w:sz w:val="20"/>
          <w:szCs w:val="20"/>
        </w:rPr>
      </w:pPr>
    </w:p>
    <w:p w:rsidR="00216692" w:rsidP="00216692" w:rsidRDefault="00216692" w14:paraId="227421C5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Pr="000F3639" w:rsidR="00216692" w:rsidP="00216692" w:rsidRDefault="00216692" w14:paraId="5C40549D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Podpis zakonitega zastopnika in žig</w:t>
      </w:r>
    </w:p>
    <w:p w:rsidR="00216692" w:rsidP="00216692" w:rsidRDefault="00216692" w14:paraId="2AFAE0E8" w14:textId="77777777">
      <w:pPr>
        <w:jc w:val="both"/>
        <w:rPr>
          <w:rFonts w:cs="Arial"/>
          <w:i/>
        </w:rPr>
      </w:pPr>
    </w:p>
    <w:p w:rsidRPr="006F104A" w:rsidR="00ED5254" w:rsidP="006F104A" w:rsidRDefault="006F104A" w14:paraId="2A7CB2B2" w14:textId="6A28CFCD">
      <w:pPr>
        <w:jc w:val="both"/>
        <w:rPr>
          <w:rFonts w:cs="Arial"/>
          <w:i/>
        </w:rPr>
      </w:pPr>
      <w:bookmarkStart w:name="_GoBack" w:id="0"/>
      <w:bookmarkEnd w:id="0"/>
      <w:r w:rsidRPr="00B46115">
        <w:rPr>
          <w:rFonts w:cs="Arial"/>
          <w:i/>
        </w:rPr>
        <w:t>Obrazec izpolni tisto sodelujoče podjetje (ponudnik, soponudnik, podizvajalec), ki izpolnjuje ta pogoj. Ta obrazec je sestavni del in priloga ponudbe.</w:t>
      </w:r>
    </w:p>
    <w:sectPr w:rsidRPr="006F104A" w:rsidR="00ED5254" w:rsidSect="00920E0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82E" w:rsidRDefault="0094282E" w14:paraId="5AD047F6" w14:textId="77777777">
      <w:r>
        <w:separator/>
      </w:r>
    </w:p>
  </w:endnote>
  <w:endnote w:type="continuationSeparator" w:id="0">
    <w:p w:rsidR="0094282E" w:rsidRDefault="0094282E" w14:paraId="6ACD7F9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01218" w:rsidR="00370866" w:rsidP="00001218" w:rsidRDefault="00370866" w14:paraId="00A20378" w14:textId="03802BA2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765"/>
      <w:gridCol w:w="7480"/>
    </w:tblGrid>
    <w:tr w:rsidRPr="00A1445A" w:rsidR="00370866" w:rsidTr="2C458BBF" w14:paraId="207EFCD7" w14:textId="77777777">
      <w:tc>
        <w:tcPr>
          <w:tcW w:w="6765" w:type="dxa"/>
          <w:shd w:val="clear" w:color="auto" w:fill="auto"/>
          <w:tcMar/>
        </w:tcPr>
        <w:p w:rsidRPr="005A785E" w:rsidR="005A785E" w:rsidP="2C458BBF" w:rsidRDefault="005A785E" w14:paraId="05162910" w14:textId="19FF986E">
          <w:pPr>
            <w:pStyle w:val="Navaden"/>
          </w:pPr>
          <w:r w:rsidRPr="2C458BBF" w:rsidR="2C458BBF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7480" w:type="dxa"/>
          <w:shd w:val="clear" w:color="auto" w:fill="auto"/>
          <w:tcMar/>
        </w:tcPr>
        <w:p w:rsidRPr="00A1445A" w:rsidR="00370866" w:rsidP="00A1445A" w:rsidRDefault="00370866" w14:paraId="3E32088E" w14:textId="62D14AA3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668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668F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42B681FF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82E" w:rsidRDefault="0094282E" w14:paraId="39329428" w14:textId="77777777">
      <w:r>
        <w:separator/>
      </w:r>
    </w:p>
  </w:footnote>
  <w:footnote w:type="continuationSeparator" w:id="0">
    <w:p w:rsidR="0094282E" w:rsidRDefault="0094282E" w14:paraId="6A3CCBD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:rsidTr="664B3DF7" w14:paraId="6EF92F27" w14:textId="77777777">
      <w:trPr>
        <w:trHeight w:val="300"/>
      </w:trPr>
      <w:tc>
        <w:tcPr>
          <w:tcW w:w="4665" w:type="dxa"/>
        </w:tcPr>
        <w:p w:rsidR="664B3DF7" w:rsidP="664B3DF7" w:rsidRDefault="664B3DF7" w14:paraId="620B677C" w14:textId="16B45911">
          <w:pPr>
            <w:pStyle w:val="Glava"/>
            <w:ind w:left="-115"/>
          </w:pPr>
        </w:p>
      </w:tc>
      <w:tc>
        <w:tcPr>
          <w:tcW w:w="4665" w:type="dxa"/>
        </w:tcPr>
        <w:p w:rsidR="664B3DF7" w:rsidP="664B3DF7" w:rsidRDefault="664B3DF7" w14:paraId="465BB9CC" w14:textId="590EAD62">
          <w:pPr>
            <w:pStyle w:val="Glava"/>
            <w:jc w:val="center"/>
          </w:pPr>
        </w:p>
      </w:tc>
      <w:tc>
        <w:tcPr>
          <w:tcW w:w="4665" w:type="dxa"/>
        </w:tcPr>
        <w:p w:rsidR="664B3DF7" w:rsidP="664B3DF7" w:rsidRDefault="664B3DF7" w14:paraId="4B02D003" w14:textId="03045E40">
          <w:pPr>
            <w:pStyle w:val="Glava"/>
            <w:ind w:right="-115"/>
            <w:jc w:val="right"/>
          </w:pPr>
        </w:p>
      </w:tc>
    </w:tr>
  </w:tbl>
  <w:p w:rsidR="664B3DF7" w:rsidP="664B3DF7" w:rsidRDefault="664B3DF7" w14:paraId="18519B32" w14:textId="384438B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FC6CF0" w:rsidR="00370866" w:rsidP="00001218" w:rsidRDefault="00370866" w14:paraId="1C587A1E" w14:textId="16D56987">
    <w:pPr>
      <w:pStyle w:val="Glava"/>
      <w:rPr>
        <w:rFonts w:cs="Arial"/>
        <w:sz w:val="2"/>
        <w:szCs w:val="2"/>
      </w:rPr>
    </w:pPr>
  </w:p>
  <w:p w:rsidRPr="00561FDB" w:rsidR="00561FDB" w:rsidP="676FB20D" w:rsidRDefault="00561FDB" w14:paraId="12716425" w14:textId="64D961DD">
    <w:pPr>
      <w:pStyle w:val="Navaden"/>
    </w:pPr>
    <w:r w:rsidR="676FB20D">
      <w:drawing>
        <wp:inline wp14:editId="39825F55" wp14:anchorId="473D7CA9">
          <wp:extent cx="4572000" cy="514350"/>
          <wp:effectExtent l="0" t="0" r="0" b="0"/>
          <wp:docPr id="578065448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550f566e9983434a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14349" w:type="dxa"/>
      <w:tblInd w:w="38" w:type="dxa"/>
      <w:tblLayout w:type="fixed"/>
      <w:tblLook w:val="01E0" w:firstRow="1" w:lastRow="1" w:firstColumn="1" w:lastColumn="1" w:noHBand="0" w:noVBand="0"/>
    </w:tblPr>
    <w:tblGrid>
      <w:gridCol w:w="6278"/>
      <w:gridCol w:w="2204"/>
      <w:gridCol w:w="5867"/>
    </w:tblGrid>
    <w:tr w:rsidRPr="00561FDB" w:rsidR="00561FDB" w:rsidTr="00561FDB" w14:paraId="3B419AE0" w14:textId="77777777">
      <w:trPr>
        <w:trHeight w:val="249"/>
      </w:trPr>
      <w:tc>
        <w:tcPr>
          <w:tcW w:w="6278" w:type="dxa"/>
          <w:tcBorders>
            <w:bottom w:val="single" w:color="auto" w:sz="4" w:space="0"/>
          </w:tcBorders>
          <w:shd w:val="clear" w:color="auto" w:fill="auto"/>
        </w:tcPr>
        <w:p w:rsidRPr="00561FDB" w:rsidR="00561FDB" w:rsidP="00561FDB" w:rsidRDefault="00561FDB" w14:paraId="231B9BFC" w14:textId="671292F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2204" w:type="dxa"/>
          <w:tcBorders>
            <w:bottom w:val="single" w:color="auto" w:sz="4" w:space="0"/>
          </w:tcBorders>
          <w:shd w:val="clear" w:color="auto" w:fill="auto"/>
        </w:tcPr>
        <w:p w:rsidRPr="00561FDB" w:rsidR="00561FDB" w:rsidP="00561FDB" w:rsidRDefault="00561FDB" w14:paraId="753BE364" w14:textId="77777777">
          <w:pPr>
            <w:jc w:val="center"/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561FDB" w:rsidR="00561FDB" w:rsidP="00561FDB" w:rsidRDefault="00561FDB" w14:paraId="158F7329" w14:textId="44A9137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561FDB" w:rsidR="00561FDB" w:rsidTr="00561FDB" w14:paraId="5DB42A1D" w14:textId="77777777">
      <w:trPr>
        <w:trHeight w:val="244"/>
      </w:trPr>
      <w:tc>
        <w:tcPr>
          <w:tcW w:w="6278" w:type="dxa"/>
          <w:tcBorders>
            <w:top w:val="single" w:color="auto" w:sz="4" w:space="0"/>
          </w:tcBorders>
          <w:shd w:val="clear" w:color="auto" w:fill="auto"/>
        </w:tcPr>
        <w:p w:rsidRPr="00561FDB" w:rsidR="00561FDB" w:rsidP="00561FDB" w:rsidRDefault="00561FDB" w14:paraId="5EDF58F1" w14:textId="7777777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61FDB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2204" w:type="dxa"/>
          <w:tcBorders>
            <w:top w:val="single" w:color="auto" w:sz="4" w:space="0"/>
          </w:tcBorders>
          <w:shd w:val="clear" w:color="auto" w:fill="auto"/>
        </w:tcPr>
        <w:p w:rsidRPr="00561FDB" w:rsidR="00561FDB" w:rsidP="00561FDB" w:rsidRDefault="00561FDB" w14:paraId="39640006" w14:textId="77777777">
          <w:pPr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top w:val="single" w:color="auto" w:sz="4" w:space="0"/>
          </w:tcBorders>
          <w:shd w:val="clear" w:color="auto" w:fill="auto"/>
        </w:tcPr>
        <w:p w:rsidRPr="00561FDB" w:rsidR="00561FDB" w:rsidP="00561FDB" w:rsidRDefault="00561FDB" w14:paraId="4C61C44A" w14:textId="4E293113">
          <w:pPr>
            <w:jc w:val="right"/>
            <w:rPr>
              <w:rFonts w:cs="Arial"/>
              <w:sz w:val="16"/>
              <w:szCs w:val="16"/>
            </w:rPr>
          </w:pPr>
          <w:r w:rsidRPr="00561FDB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:rsidRPr="00561FDB" w:rsidR="00561FDB" w:rsidP="00561FDB" w:rsidRDefault="00561FDB" w14:paraId="63C09591" w14:textId="77777777"/>
  <w:p w:rsidRPr="00561FDB" w:rsidR="00561FDB" w:rsidP="00561FDB" w:rsidRDefault="00561FDB" w14:paraId="6E36BF41" w14:textId="77777777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:rsidRPr="00561FDB" w:rsidR="00561FDB" w:rsidP="00561FDB" w:rsidRDefault="00561FDB" w14:paraId="455409D0" w14:textId="77777777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:rsidRPr="00FC6CF0" w:rsidR="00370866" w:rsidRDefault="00370866" w14:paraId="09518115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61FDB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2C458BBF"/>
    <w:rsid w:val="33FC3D96"/>
    <w:rsid w:val="432FDFF5"/>
    <w:rsid w:val="4E5BD514"/>
    <w:rsid w:val="60E37A75"/>
    <w:rsid w:val="6615B32C"/>
    <w:rsid w:val="664B3DF7"/>
    <w:rsid w:val="676FB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550f566e9983434a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6D2A2607-776C-4FCC-ADE4-B9BD54C2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335AD-EA44-4BBD-817F-56431A1A600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66</revision>
  <lastPrinted>2016-06-20T06:36:00.0000000Z</lastPrinted>
  <dcterms:created xsi:type="dcterms:W3CDTF">2015-08-19T11:27:00.0000000Z</dcterms:created>
  <dcterms:modified xsi:type="dcterms:W3CDTF">2024-01-12T10:58:21.2704170Z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